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9CA2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ROSE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8539E29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Loughfield</w:t>
      </w:r>
      <w:proofErr w:type="spellEnd"/>
      <w:r>
        <w:rPr>
          <w:rFonts w:cs="Times New Roman"/>
          <w:szCs w:val="24"/>
        </w:rPr>
        <w:t>, Herefordshire. Husbandman.</w:t>
      </w:r>
    </w:p>
    <w:p w14:paraId="1AE76449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</w:p>
    <w:p w14:paraId="39FF12BF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</w:p>
    <w:p w14:paraId="097EF525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Hugh </w:t>
      </w:r>
      <w:proofErr w:type="spellStart"/>
      <w:r>
        <w:rPr>
          <w:rFonts w:cs="Times New Roman"/>
          <w:szCs w:val="24"/>
        </w:rPr>
        <w:t>Regon</w:t>
      </w:r>
      <w:proofErr w:type="spellEnd"/>
      <w:r>
        <w:rPr>
          <w:rFonts w:cs="Times New Roman"/>
          <w:szCs w:val="24"/>
        </w:rPr>
        <w:t xml:space="preserve">, clerk(q.v.), and Richard Jakson, clerk(q.v.), brought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668F320E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</w:t>
      </w:r>
      <w:proofErr w:type="spellStart"/>
      <w:r>
        <w:rPr>
          <w:rFonts w:cs="Times New Roman"/>
          <w:szCs w:val="24"/>
        </w:rPr>
        <w:t>quod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permittat</w:t>
      </w:r>
      <w:proofErr w:type="spellEnd"/>
      <w:r>
        <w:rPr>
          <w:rFonts w:cs="Times New Roman"/>
          <w:szCs w:val="24"/>
        </w:rPr>
        <w:t xml:space="preserve"> against him.</w:t>
      </w:r>
    </w:p>
    <w:p w14:paraId="1E8023F8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4F0B59D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</w:p>
    <w:p w14:paraId="11741DAE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</w:p>
    <w:p w14:paraId="2EA3674A" w14:textId="77777777" w:rsidR="00FB0C61" w:rsidRDefault="00FB0C61" w:rsidP="00FB0C6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126CD4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B30EB" w14:textId="77777777" w:rsidR="00FB0C61" w:rsidRDefault="00FB0C61" w:rsidP="009139A6">
      <w:r>
        <w:separator/>
      </w:r>
    </w:p>
  </w:endnote>
  <w:endnote w:type="continuationSeparator" w:id="0">
    <w:p w14:paraId="1302BCED" w14:textId="77777777" w:rsidR="00FB0C61" w:rsidRDefault="00FB0C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21E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951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F9B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E336F" w14:textId="77777777" w:rsidR="00FB0C61" w:rsidRDefault="00FB0C61" w:rsidP="009139A6">
      <w:r>
        <w:separator/>
      </w:r>
    </w:p>
  </w:footnote>
  <w:footnote w:type="continuationSeparator" w:id="0">
    <w:p w14:paraId="5E149FF6" w14:textId="77777777" w:rsidR="00FB0C61" w:rsidRDefault="00FB0C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BFE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8F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2C9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C6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B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C8FAF"/>
  <w15:chartTrackingRefBased/>
  <w15:docId w15:val="{0063D901-8D7B-47BB-8E4D-75848DCD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B0C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2023-09-14T18:53:00Z</dcterms:created>
  <dcterms:modified xsi:type="dcterms:W3CDTF">2023-09-14T18:53:00Z</dcterms:modified>
</cp:coreProperties>
</file>